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4CAD" w:rsidRDefault="00D34CAD" w:rsidP="00D34CA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MASTELLE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D34CAD" w:rsidRDefault="00D34CAD" w:rsidP="00D34CA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Bourton, Buckinghamshire. Husbandman.</w:t>
      </w:r>
    </w:p>
    <w:p w:rsidR="00D34CAD" w:rsidRDefault="00D34CAD" w:rsidP="00D34CAD">
      <w:pPr>
        <w:rPr>
          <w:rFonts w:ascii="Times New Roman" w:hAnsi="Times New Roman" w:cs="Times New Roman"/>
        </w:rPr>
      </w:pPr>
    </w:p>
    <w:p w:rsidR="00D34CAD" w:rsidRDefault="00D34CAD" w:rsidP="00D34CAD">
      <w:pPr>
        <w:rPr>
          <w:rFonts w:ascii="Times New Roman" w:hAnsi="Times New Roman" w:cs="Times New Roman"/>
        </w:rPr>
      </w:pPr>
    </w:p>
    <w:p w:rsidR="00D34CAD" w:rsidRDefault="00D34CAD" w:rsidP="00D34CA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John Goodman(q.v.) brought a plaint of debt against him, John Coke</w:t>
      </w:r>
    </w:p>
    <w:p w:rsidR="00D34CAD" w:rsidRDefault="00D34CAD" w:rsidP="00D34CA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of Great Hampton(q.v.) and John Andrewes of Bedford(q.v.).</w:t>
      </w:r>
    </w:p>
    <w:p w:rsidR="00D34CAD" w:rsidRDefault="00D34CAD" w:rsidP="00D34CA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A467E7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D34CAD" w:rsidRDefault="00D34CAD" w:rsidP="00D34CAD">
      <w:pPr>
        <w:rPr>
          <w:rFonts w:ascii="Times New Roman" w:hAnsi="Times New Roman" w:cs="Times New Roman"/>
        </w:rPr>
      </w:pPr>
    </w:p>
    <w:p w:rsidR="00D34CAD" w:rsidRDefault="00D34CAD" w:rsidP="00D34CAD">
      <w:pPr>
        <w:rPr>
          <w:rFonts w:ascii="Times New Roman" w:hAnsi="Times New Roman" w:cs="Times New Roman"/>
        </w:rPr>
      </w:pPr>
    </w:p>
    <w:p w:rsidR="006B2F86" w:rsidRPr="00E71FC3" w:rsidRDefault="00D34CAD" w:rsidP="00D34CAD">
      <w:pPr>
        <w:pStyle w:val="NoSpacing"/>
      </w:pPr>
      <w:r>
        <w:t>30 November 2017</w:t>
      </w: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4CAD" w:rsidRDefault="00D34CAD" w:rsidP="00E71FC3">
      <w:r>
        <w:separator/>
      </w:r>
    </w:p>
  </w:endnote>
  <w:endnote w:type="continuationSeparator" w:id="0">
    <w:p w:rsidR="00D34CAD" w:rsidRDefault="00D34CA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4CAD" w:rsidRDefault="00D34CAD" w:rsidP="00E71FC3">
      <w:r>
        <w:separator/>
      </w:r>
    </w:p>
  </w:footnote>
  <w:footnote w:type="continuationSeparator" w:id="0">
    <w:p w:rsidR="00D34CAD" w:rsidRDefault="00D34CA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CAD"/>
    <w:rsid w:val="001A7C09"/>
    <w:rsid w:val="00577BD5"/>
    <w:rsid w:val="00656CBA"/>
    <w:rsid w:val="006A1F77"/>
    <w:rsid w:val="00733BE7"/>
    <w:rsid w:val="00AB52E8"/>
    <w:rsid w:val="00B16D3F"/>
    <w:rsid w:val="00BB41AC"/>
    <w:rsid w:val="00D34CA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A85179F-CDC1-4E97-9F5F-EE19C76D8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34CA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D34CA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2017-12-04T21:35:00Z</dcterms:created>
  <dcterms:modified xsi:type="dcterms:W3CDTF">2017-12-04T21:35:00Z</dcterms:modified>
</cp:coreProperties>
</file>